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B2DCD" w14:textId="77777777" w:rsidR="005800DB" w:rsidRPr="00E84F21" w:rsidRDefault="005800DB" w:rsidP="005800DB">
      <w:pPr>
        <w:pStyle w:val="Kop1"/>
        <w:numPr>
          <w:ilvl w:val="0"/>
          <w:numId w:val="0"/>
        </w:numPr>
        <w:spacing w:line="240" w:lineRule="auto"/>
        <w:rPr>
          <w:sz w:val="28"/>
          <w:szCs w:val="28"/>
        </w:rPr>
      </w:pPr>
      <w:bookmarkStart w:id="0" w:name="_Toc8719667"/>
      <w:r w:rsidRPr="000720A5">
        <w:rPr>
          <w:sz w:val="28"/>
          <w:szCs w:val="28"/>
        </w:rPr>
        <w:t>Bijlage Technische Bekwaamheid</w:t>
      </w:r>
      <w:r w:rsidRPr="00E84F21">
        <w:rPr>
          <w:sz w:val="28"/>
          <w:szCs w:val="28"/>
        </w:rPr>
        <w:t xml:space="preserve"> </w:t>
      </w:r>
      <w:bookmarkEnd w:id="0"/>
    </w:p>
    <w:p w14:paraId="29AB2DCE" w14:textId="77777777" w:rsidR="005800DB" w:rsidRPr="00A92D05" w:rsidRDefault="005800DB" w:rsidP="005800DB">
      <w:pPr>
        <w:rPr>
          <w:rFonts w:ascii="Plantin" w:hAnsi="Plantin"/>
          <w:sz w:val="22"/>
          <w:szCs w:val="22"/>
        </w:rPr>
      </w:pPr>
    </w:p>
    <w:p w14:paraId="2EE31CEC" w14:textId="212B6ED1" w:rsidR="00A05F53" w:rsidRPr="004C2594" w:rsidRDefault="00A05F53" w:rsidP="00A05F53">
      <w:pPr>
        <w:rPr>
          <w:rFonts w:ascii="Plantin" w:hAnsi="Plantin"/>
          <w:b/>
          <w:color w:val="3366FF"/>
          <w:sz w:val="22"/>
          <w:szCs w:val="22"/>
        </w:rPr>
      </w:pPr>
      <w:bookmarkStart w:id="1" w:name="_GoBack"/>
      <w:bookmarkEnd w:id="1"/>
      <w:r w:rsidRPr="004D5A39">
        <w:rPr>
          <w:rFonts w:ascii="Plantin" w:hAnsi="Plantin"/>
          <w:b/>
        </w:rPr>
        <w:t>Referentieblad W&amp;</w:t>
      </w:r>
      <w:r w:rsidRPr="00040DD6">
        <w:rPr>
          <w:rFonts w:ascii="Plantin" w:hAnsi="Plantin"/>
          <w:b/>
        </w:rPr>
        <w:t xml:space="preserve">I </w:t>
      </w:r>
      <w:r w:rsidR="00040DD6" w:rsidRPr="00040DD6">
        <w:rPr>
          <w:rFonts w:ascii="Plantin" w:hAnsi="Plantin"/>
          <w:b/>
        </w:rPr>
        <w:t>(perceel 2)</w:t>
      </w:r>
      <w:r w:rsidRPr="00040DD6">
        <w:rPr>
          <w:rFonts w:ascii="Plantin" w:hAnsi="Plantin"/>
          <w:b/>
        </w:rPr>
        <w:br/>
      </w:r>
      <w:r>
        <w:rPr>
          <w:rFonts w:ascii="Plantin" w:hAnsi="Plantin"/>
          <w:b/>
          <w:sz w:val="22"/>
          <w:szCs w:val="22"/>
        </w:rPr>
        <w:br/>
        <w:t xml:space="preserve">Kerncompetentie </w:t>
      </w:r>
      <w:r w:rsidRPr="00C45960">
        <w:rPr>
          <w:rFonts w:ascii="Plantin" w:hAnsi="Plantin"/>
          <w:b/>
          <w:sz w:val="22"/>
          <w:szCs w:val="22"/>
        </w:rPr>
        <w:t>1</w:t>
      </w:r>
      <w:r>
        <w:rPr>
          <w:rFonts w:ascii="Plantin" w:hAnsi="Plantin"/>
          <w:b/>
          <w:sz w:val="22"/>
          <w:szCs w:val="22"/>
        </w:rPr>
        <w:t xml:space="preserve"> </w:t>
      </w:r>
    </w:p>
    <w:p w14:paraId="3839906C" w14:textId="13665268" w:rsidR="00A05F53" w:rsidRDefault="00A05F53" w:rsidP="005800DB">
      <w:pPr>
        <w:rPr>
          <w:rFonts w:ascii="Plantin" w:hAnsi="Plantin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2"/>
        <w:gridCol w:w="5992"/>
      </w:tblGrid>
      <w:tr w:rsidR="000E280E" w:rsidRPr="001C50AC" w14:paraId="26F50004" w14:textId="77777777" w:rsidTr="00F7126C">
        <w:tc>
          <w:tcPr>
            <w:tcW w:w="2977" w:type="dxa"/>
            <w:shd w:val="clear" w:color="auto" w:fill="4F81BD"/>
          </w:tcPr>
          <w:p w14:paraId="54ABB574" w14:textId="174E34A8" w:rsidR="000E280E" w:rsidRPr="000E280E" w:rsidRDefault="000E280E" w:rsidP="000E280E">
            <w:pPr>
              <w:pStyle w:val="Lijstalinea"/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0E280E">
              <w:rPr>
                <w:rFonts w:ascii="Plantin" w:hAnsi="Plantin"/>
                <w:color w:val="FFFFFF"/>
                <w:sz w:val="18"/>
                <w:szCs w:val="18"/>
              </w:rPr>
              <w:t xml:space="preserve">Naam </w:t>
            </w:r>
            <w:proofErr w:type="spellStart"/>
            <w:r w:rsidRPr="000E280E">
              <w:rPr>
                <w:rFonts w:ascii="Plantin" w:hAnsi="Plantin"/>
                <w:color w:val="FFFFFF"/>
                <w:sz w:val="18"/>
                <w:szCs w:val="18"/>
              </w:rPr>
              <w:t>opdrachtgevend</w:t>
            </w:r>
            <w:proofErr w:type="spellEnd"/>
            <w:r w:rsidRPr="000E280E">
              <w:rPr>
                <w:rFonts w:ascii="Plantin" w:hAnsi="Plantin"/>
                <w:color w:val="FFFFFF"/>
                <w:sz w:val="18"/>
                <w:szCs w:val="18"/>
              </w:rPr>
              <w:t xml:space="preserve"> bedrijf of instelling, adres en telefoonnummer + naam van contactpersoon</w:t>
            </w:r>
          </w:p>
          <w:p w14:paraId="5A5CFEDA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3CA9D79F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5AC1D437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58F71992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1A9CDCD8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0ED1060A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03E1709F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7AAA4612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714F1739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023ADB20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E280E" w:rsidRPr="001C50AC" w14:paraId="72106E0D" w14:textId="77777777" w:rsidTr="00F7126C">
        <w:tc>
          <w:tcPr>
            <w:tcW w:w="2977" w:type="dxa"/>
            <w:shd w:val="clear" w:color="auto" w:fill="4F81BD"/>
          </w:tcPr>
          <w:p w14:paraId="200E656F" w14:textId="77777777" w:rsidR="000E280E" w:rsidRPr="001C50AC" w:rsidRDefault="000E280E" w:rsidP="000E280E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14:paraId="635624D8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7AD06448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27A41AFD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5DAC2710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306371C5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E280E" w:rsidRPr="001C50AC" w14:paraId="2201CF05" w14:textId="77777777" w:rsidTr="00F7126C">
        <w:tc>
          <w:tcPr>
            <w:tcW w:w="2977" w:type="dxa"/>
            <w:shd w:val="clear" w:color="auto" w:fill="4F81BD"/>
          </w:tcPr>
          <w:p w14:paraId="7B5AE09B" w14:textId="77777777" w:rsidR="000E280E" w:rsidRPr="001C50AC" w:rsidRDefault="000E280E" w:rsidP="000E280E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14:paraId="68678C1F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67777E2A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6E300997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43ECDB1E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709EF213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1CB9BD7D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1CA71E2F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523DA646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2220A3EC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593D5C11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E280E" w:rsidRPr="001C50AC" w14:paraId="0B5D853E" w14:textId="77777777" w:rsidTr="00F7126C">
        <w:tc>
          <w:tcPr>
            <w:tcW w:w="2977" w:type="dxa"/>
            <w:shd w:val="clear" w:color="auto" w:fill="4F81BD"/>
          </w:tcPr>
          <w:p w14:paraId="3A6FBA4C" w14:textId="77777777" w:rsidR="000E280E" w:rsidRPr="001C50AC" w:rsidRDefault="000E280E" w:rsidP="000E280E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14:paraId="6B4ADA63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31A8ED92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38AEB934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203DE74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0979C476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1F729ED0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0B435108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30884D9D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7816523A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E280E" w:rsidRPr="001C50AC" w14:paraId="66070295" w14:textId="77777777" w:rsidTr="00F7126C">
        <w:tc>
          <w:tcPr>
            <w:tcW w:w="2977" w:type="dxa"/>
            <w:shd w:val="clear" w:color="auto" w:fill="4F81BD"/>
          </w:tcPr>
          <w:p w14:paraId="1DCD4CE7" w14:textId="77777777" w:rsidR="000E280E" w:rsidRPr="001C50AC" w:rsidRDefault="000E280E" w:rsidP="000E280E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14:paraId="680C084A" w14:textId="77777777" w:rsidR="000E280E" w:rsidRPr="001C50AC" w:rsidRDefault="000E280E" w:rsidP="00F7126C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30A6FEF0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118F00ED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36233F5E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0142C6A1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79CABAEB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7171BE8F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33A85CA0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5CF63686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6C9688B2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E280E" w:rsidRPr="001C50AC" w14:paraId="46294B06" w14:textId="77777777" w:rsidTr="00F7126C">
        <w:tc>
          <w:tcPr>
            <w:tcW w:w="2977" w:type="dxa"/>
            <w:shd w:val="clear" w:color="auto" w:fill="4F81BD"/>
          </w:tcPr>
          <w:p w14:paraId="35FAF9F4" w14:textId="77777777" w:rsidR="000E280E" w:rsidRPr="001C50AC" w:rsidRDefault="000E280E" w:rsidP="000E280E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14:paraId="7853C7B9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41220C5A" w14:textId="77777777" w:rsidR="000E280E" w:rsidRPr="001C50AC" w:rsidRDefault="000E280E" w:rsidP="00F7126C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5240B42F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174D4099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09B3F90A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5865A4BC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4E6DB1AA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614599C7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E280E" w:rsidRPr="001C50AC" w14:paraId="7D0C2C97" w14:textId="77777777" w:rsidTr="00F7126C">
        <w:tc>
          <w:tcPr>
            <w:tcW w:w="2977" w:type="dxa"/>
            <w:shd w:val="clear" w:color="auto" w:fill="4F81BD"/>
          </w:tcPr>
          <w:p w14:paraId="392FF5F4" w14:textId="77777777" w:rsidR="000E280E" w:rsidRPr="001C50AC" w:rsidRDefault="000E280E" w:rsidP="000E280E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14:paraId="7FFB6422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6A3D6C07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5166362A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5938B921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702318F4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0D812D0C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2FA9E81F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243AC109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14:paraId="55E4EEED" w14:textId="77777777" w:rsidR="00A05F53" w:rsidRDefault="00A05F53" w:rsidP="005800DB">
      <w:pPr>
        <w:rPr>
          <w:rFonts w:ascii="Plantin" w:hAnsi="Plantin"/>
          <w:b/>
          <w:sz w:val="22"/>
          <w:szCs w:val="22"/>
        </w:rPr>
      </w:pPr>
    </w:p>
    <w:p w14:paraId="29AB2E6D" w14:textId="77777777"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14:paraId="29AB2E6E" w14:textId="77777777"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14:paraId="29AB2E6F" w14:textId="77777777"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14:paraId="29AB2E70" w14:textId="77777777"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sectPr w:rsidR="005800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lantin">
    <w:altName w:val="Plantin"/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07F0E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22C8B"/>
    <w:multiLevelType w:val="multilevel"/>
    <w:tmpl w:val="8558F1EA"/>
    <w:lvl w:ilvl="0">
      <w:start w:val="1"/>
      <w:numFmt w:val="decimal"/>
      <w:pStyle w:val="Kop1"/>
      <w:lvlText w:val="%1."/>
      <w:lvlJc w:val="left"/>
      <w:pPr>
        <w:tabs>
          <w:tab w:val="num" w:pos="2204"/>
        </w:tabs>
        <w:ind w:left="2071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Plantin" w:hAnsi="Planti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2" w15:restartNumberingAfterBreak="0">
    <w:nsid w:val="2E466D3C"/>
    <w:multiLevelType w:val="hybridMultilevel"/>
    <w:tmpl w:val="D3E465A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64630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A3EFC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0DB"/>
    <w:rsid w:val="00040DD6"/>
    <w:rsid w:val="000E280E"/>
    <w:rsid w:val="004D5A39"/>
    <w:rsid w:val="005800DB"/>
    <w:rsid w:val="0064021C"/>
    <w:rsid w:val="00973343"/>
    <w:rsid w:val="00A05F53"/>
    <w:rsid w:val="00B035E8"/>
    <w:rsid w:val="00E4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2DCD"/>
  <w15:docId w15:val="{F6D0B7FD-664D-4220-B88A-252FA667E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58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5800DB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hAnsi="Plantin"/>
      <w:b/>
      <w:smallCaps/>
      <w:kern w:val="28"/>
      <w:sz w:val="22"/>
      <w:szCs w:val="20"/>
    </w:rPr>
  </w:style>
  <w:style w:type="paragraph" w:styleId="Kop2">
    <w:name w:val="heading 2"/>
    <w:basedOn w:val="Standaard"/>
    <w:next w:val="Standaard"/>
    <w:link w:val="Kop2Char"/>
    <w:qFormat/>
    <w:rsid w:val="005800DB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5800DB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5800DB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link w:val="Kop5Char"/>
    <w:qFormat/>
    <w:rsid w:val="005800DB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link w:val="Kop6Char"/>
    <w:qFormat/>
    <w:rsid w:val="005800DB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5800DB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link w:val="Kop8Char"/>
    <w:qFormat/>
    <w:rsid w:val="005800DB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5800DB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5800DB"/>
    <w:rPr>
      <w:rFonts w:ascii="Plantin" w:eastAsia="Times New Roman" w:hAnsi="Plantin" w:cs="Times New Roman"/>
      <w:b/>
      <w:smallCaps/>
      <w:kern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5800DB"/>
    <w:rPr>
      <w:rFonts w:ascii="Plantin" w:eastAsia="Times New Roman" w:hAnsi="Plantin" w:cs="Times New Roman"/>
      <w:b/>
      <w:sz w:val="20"/>
      <w:szCs w:val="20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5800DB"/>
    <w:rPr>
      <w:rFonts w:ascii="Arial" w:eastAsia="Times New Roman" w:hAnsi="Arial" w:cs="Times New Roman"/>
      <w:b/>
      <w:sz w:val="24"/>
      <w:szCs w:val="20"/>
      <w:lang w:eastAsia="nl-NL"/>
    </w:rPr>
  </w:style>
  <w:style w:type="character" w:customStyle="1" w:styleId="Kop5Char">
    <w:name w:val="Kop 5 Char"/>
    <w:aliases w:val="Bijlage 1 Char"/>
    <w:basedOn w:val="Standaardalinea-lettertype"/>
    <w:link w:val="Kop5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6Char">
    <w:name w:val="Kop 6 Char"/>
    <w:aliases w:val="Bijlage 2 Char"/>
    <w:basedOn w:val="Standaardalinea-lettertype"/>
    <w:link w:val="Kop6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5800DB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5800DB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5800DB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05F53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5F53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0E2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E315C85891244823193A288565696" ma:contentTypeVersion="10" ma:contentTypeDescription="Een nieuw document maken." ma:contentTypeScope="" ma:versionID="c76f50695fc1aee7e82bfc802e66a82f">
  <xsd:schema xmlns:xsd="http://www.w3.org/2001/XMLSchema" xmlns:xs="http://www.w3.org/2001/XMLSchema" xmlns:p="http://schemas.microsoft.com/office/2006/metadata/properties" xmlns:ns2="b7682fc8-b842-4a58-8a8a-edf1d9d81592" targetNamespace="http://schemas.microsoft.com/office/2006/metadata/properties" ma:root="true" ma:fieldsID="df1d127aa4c34998cd20e3e4d44ab661" ns2:_="">
    <xsd:import namespace="b7682fc8-b842-4a58-8a8a-edf1d9d815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82fc8-b842-4a58-8a8a-edf1d9d81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596CCC-CA21-44C1-8772-1C466198E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682fc8-b842-4a58-8a8a-edf1d9d815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68E475-1CF8-4F08-8763-A7CD7569EE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E0FEAF-46EE-4DCA-A135-606E8EF80ED5}">
  <ds:schemaRefs>
    <ds:schemaRef ds:uri="http://purl.org/dc/elements/1.1/"/>
    <ds:schemaRef ds:uri="http://schemas.microsoft.com/office/2006/metadata/properties"/>
    <ds:schemaRef ds:uri="b7682fc8-b842-4a58-8a8a-edf1d9d8159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E30D3528.dotm</Template>
  <TotalTime>0</TotalTime>
  <Pages>1</Pages>
  <Words>89</Words>
  <Characters>494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Rooijen L van (Linda)</dc:creator>
  <cp:keywords/>
  <dc:description/>
  <cp:lastModifiedBy>Rooijen L van (Linda)</cp:lastModifiedBy>
  <cp:revision>2</cp:revision>
  <dcterms:created xsi:type="dcterms:W3CDTF">2021-03-23T08:58:00Z</dcterms:created>
  <dcterms:modified xsi:type="dcterms:W3CDTF">2021-03-23T08:58:00Z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0x01010048BE315C85891244823193A288565696</vt:lpwstr>
  </property>
</Properties>
</file>